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292" w:rsidRPr="006B29A8" w:rsidRDefault="00A07292" w:rsidP="007F19F0">
      <w:pPr>
        <w:jc w:val="center"/>
        <w:rPr>
          <w:sz w:val="28"/>
          <w:szCs w:val="28"/>
        </w:rPr>
      </w:pPr>
      <w:r w:rsidRPr="006B29A8">
        <w:rPr>
          <w:sz w:val="28"/>
          <w:szCs w:val="28"/>
        </w:rPr>
        <w:t>ОБЪЯВЛЕНИЕ</w:t>
      </w:r>
    </w:p>
    <w:p w:rsidR="00A07292" w:rsidRPr="006B29A8" w:rsidRDefault="00A07292" w:rsidP="007F19F0">
      <w:pPr>
        <w:pStyle w:val="PlainText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</w:p>
    <w:p w:rsidR="00A07292" w:rsidRDefault="00A07292" w:rsidP="007F19F0">
      <w:pPr>
        <w:pStyle w:val="PlainText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 Щербиновский район</w:t>
      </w:r>
    </w:p>
    <w:p w:rsidR="00A07292" w:rsidRDefault="00A07292" w:rsidP="007F19F0">
      <w:pPr>
        <w:jc w:val="center"/>
        <w:rPr>
          <w:sz w:val="28"/>
          <w:szCs w:val="28"/>
        </w:rPr>
      </w:pPr>
    </w:p>
    <w:p w:rsidR="00A07292" w:rsidRDefault="00A07292" w:rsidP="007F19F0">
      <w:pPr>
        <w:jc w:val="center"/>
        <w:rPr>
          <w:sz w:val="28"/>
          <w:szCs w:val="28"/>
        </w:rPr>
      </w:pPr>
    </w:p>
    <w:p w:rsidR="00A07292" w:rsidRPr="00C970A3" w:rsidRDefault="00A07292" w:rsidP="000E06D6">
      <w:pPr>
        <w:pStyle w:val="ConsPlusNormal"/>
        <w:ind w:firstLine="709"/>
        <w:jc w:val="both"/>
        <w:rPr>
          <w:b w:val="0"/>
          <w:bCs w:val="0"/>
        </w:rPr>
      </w:pPr>
      <w:r w:rsidRPr="000E06D6">
        <w:rPr>
          <w:b w:val="0"/>
        </w:rPr>
        <w:t>Организационный комитет по подготовке и проведению публичных сл</w:t>
      </w:r>
      <w:r w:rsidRPr="000E06D6">
        <w:rPr>
          <w:b w:val="0"/>
        </w:rPr>
        <w:t>у</w:t>
      </w:r>
      <w:r w:rsidRPr="000E06D6">
        <w:rPr>
          <w:b w:val="0"/>
        </w:rPr>
        <w:t>шаний в муниципальном образовании Щербиновский район извещает о пров</w:t>
      </w:r>
      <w:r w:rsidRPr="000E06D6">
        <w:rPr>
          <w:b w:val="0"/>
        </w:rPr>
        <w:t>е</w:t>
      </w:r>
      <w:r w:rsidRPr="000E06D6">
        <w:rPr>
          <w:b w:val="0"/>
        </w:rPr>
        <w:t>дении публичных слушаний по</w:t>
      </w:r>
      <w:r w:rsidRPr="005A2655">
        <w:t xml:space="preserve"> </w:t>
      </w:r>
      <w:r w:rsidRPr="00A76625">
        <w:rPr>
          <w:b w:val="0"/>
        </w:rPr>
        <w:t>проекту планировки и проекту межевания в с</w:t>
      </w:r>
      <w:r w:rsidRPr="00A76625">
        <w:rPr>
          <w:b w:val="0"/>
        </w:rPr>
        <w:t>о</w:t>
      </w:r>
      <w:r w:rsidRPr="00A76625">
        <w:rPr>
          <w:b w:val="0"/>
        </w:rPr>
        <w:t>ставе проекта планировки территории для линейного объекта</w:t>
      </w:r>
      <w:r>
        <w:t xml:space="preserve"> </w:t>
      </w:r>
      <w:r w:rsidRPr="00C970A3">
        <w:rPr>
          <w:b w:val="0"/>
          <w:bCs w:val="0"/>
        </w:rPr>
        <w:t>«Газопровод ни</w:t>
      </w:r>
      <w:r w:rsidRPr="00C970A3">
        <w:rPr>
          <w:b w:val="0"/>
          <w:bCs w:val="0"/>
        </w:rPr>
        <w:t>з</w:t>
      </w:r>
      <w:r w:rsidRPr="00C970A3">
        <w:rPr>
          <w:b w:val="0"/>
          <w:bCs w:val="0"/>
        </w:rPr>
        <w:t>кого давления по улице Нестеренко, улице Школьной, улице Мира, улице Спортивной в х</w:t>
      </w:r>
      <w:r w:rsidRPr="00C970A3">
        <w:rPr>
          <w:b w:val="0"/>
          <w:bCs w:val="0"/>
        </w:rPr>
        <w:t>у</w:t>
      </w:r>
      <w:r w:rsidRPr="00C970A3">
        <w:rPr>
          <w:b w:val="0"/>
          <w:bCs w:val="0"/>
        </w:rPr>
        <w:t>торе Любимов Щербиновского района Краснодарского края».</w:t>
      </w:r>
    </w:p>
    <w:p w:rsidR="00A07292" w:rsidRPr="00A507DB" w:rsidRDefault="00A07292" w:rsidP="00A507DB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>Инициатор проведения публичных слушаний – глава муниципального образования Щербиновский район.</w:t>
      </w:r>
    </w:p>
    <w:p w:rsidR="00A07292" w:rsidRPr="00A507DB" w:rsidRDefault="00A07292" w:rsidP="00A507DB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 xml:space="preserve">Дата и время проведения – </w:t>
      </w:r>
      <w:r>
        <w:rPr>
          <w:sz w:val="28"/>
          <w:szCs w:val="28"/>
        </w:rPr>
        <w:t>20</w:t>
      </w:r>
      <w:r w:rsidRPr="00A507DB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A507DB">
        <w:rPr>
          <w:sz w:val="28"/>
          <w:szCs w:val="28"/>
        </w:rPr>
        <w:t xml:space="preserve"> 2016 года в 10.00 часов.</w:t>
      </w:r>
    </w:p>
    <w:p w:rsidR="00A07292" w:rsidRPr="00A507DB" w:rsidRDefault="00A07292" w:rsidP="00A507DB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 xml:space="preserve">Место проведения – </w:t>
      </w:r>
      <w:r>
        <w:rPr>
          <w:sz w:val="28"/>
          <w:szCs w:val="28"/>
        </w:rPr>
        <w:t>Щербиновский район, хутор Любимов, улица Школьная, 28, здание сельского клуба</w:t>
      </w:r>
      <w:r w:rsidRPr="00A507DB">
        <w:rPr>
          <w:sz w:val="28"/>
          <w:szCs w:val="28"/>
        </w:rPr>
        <w:t>.</w:t>
      </w:r>
    </w:p>
    <w:p w:rsidR="00A07292" w:rsidRDefault="00A07292" w:rsidP="00A507DB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>Ознакомиться с полной информацией о подготовке и проведении пу</w:t>
      </w:r>
      <w:r w:rsidRPr="00A507DB">
        <w:rPr>
          <w:sz w:val="28"/>
          <w:szCs w:val="28"/>
        </w:rPr>
        <w:t>б</w:t>
      </w:r>
      <w:r w:rsidRPr="00A507DB">
        <w:rPr>
          <w:sz w:val="28"/>
          <w:szCs w:val="28"/>
        </w:rPr>
        <w:t>личных слушаний, подать заявки для выступления на публичных слушаниях можно по адресу: станица Старощербиновская, улица Советов, 68, кабинет      № 413 администрации</w:t>
      </w:r>
      <w:r>
        <w:rPr>
          <w:sz w:val="28"/>
          <w:szCs w:val="28"/>
        </w:rPr>
        <w:t xml:space="preserve"> муниципального образования </w:t>
      </w:r>
      <w:r w:rsidRPr="006B29A8">
        <w:rPr>
          <w:sz w:val="28"/>
          <w:szCs w:val="28"/>
        </w:rPr>
        <w:t>Щербиновск</w:t>
      </w:r>
      <w:r>
        <w:rPr>
          <w:sz w:val="28"/>
          <w:szCs w:val="28"/>
        </w:rPr>
        <w:t>ий</w:t>
      </w:r>
      <w:r w:rsidRPr="006B29A8">
        <w:rPr>
          <w:sz w:val="28"/>
          <w:szCs w:val="28"/>
        </w:rPr>
        <w:t xml:space="preserve"> район. </w:t>
      </w:r>
    </w:p>
    <w:p w:rsidR="00A07292" w:rsidRDefault="00A07292" w:rsidP="00A507DB">
      <w:pPr>
        <w:ind w:firstLine="709"/>
        <w:jc w:val="both"/>
        <w:rPr>
          <w:sz w:val="28"/>
          <w:szCs w:val="28"/>
        </w:rPr>
      </w:pPr>
      <w:r w:rsidRPr="00C04F62">
        <w:rPr>
          <w:sz w:val="28"/>
          <w:szCs w:val="28"/>
        </w:rPr>
        <w:t xml:space="preserve">Желающих стать </w:t>
      </w:r>
      <w:r w:rsidRPr="004C4649">
        <w:rPr>
          <w:sz w:val="28"/>
          <w:szCs w:val="28"/>
        </w:rPr>
        <w:t>участниками публичн</w:t>
      </w:r>
      <w:r>
        <w:rPr>
          <w:sz w:val="28"/>
          <w:szCs w:val="28"/>
        </w:rPr>
        <w:t xml:space="preserve">ых слушаний просим не позднее </w:t>
      </w:r>
      <w:r w:rsidRPr="00C970A3">
        <w:rPr>
          <w:sz w:val="28"/>
          <w:szCs w:val="28"/>
        </w:rPr>
        <w:t>15 сентября 2016 года</w:t>
      </w:r>
      <w:r w:rsidRPr="004C4649">
        <w:rPr>
          <w:sz w:val="28"/>
          <w:szCs w:val="28"/>
        </w:rPr>
        <w:t xml:space="preserve"> внести в</w:t>
      </w:r>
      <w:r>
        <w:rPr>
          <w:sz w:val="28"/>
          <w:szCs w:val="28"/>
        </w:rPr>
        <w:t xml:space="preserve"> организационный комитет по подготовке и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ведению публичных слушаний свои рекомендации в письменном виде с                     09.00 до 16.00, кроме субботы и воскресенья</w:t>
      </w:r>
      <w:r w:rsidRPr="006B29A8">
        <w:rPr>
          <w:sz w:val="28"/>
          <w:szCs w:val="28"/>
        </w:rPr>
        <w:t xml:space="preserve">. </w:t>
      </w:r>
    </w:p>
    <w:p w:rsidR="00A07292" w:rsidRDefault="00A07292" w:rsidP="00A507DB">
      <w:pPr>
        <w:ind w:firstLine="709"/>
        <w:jc w:val="both"/>
        <w:rPr>
          <w:sz w:val="28"/>
          <w:szCs w:val="28"/>
        </w:rPr>
      </w:pPr>
      <w:r w:rsidRPr="006B29A8">
        <w:rPr>
          <w:sz w:val="28"/>
          <w:szCs w:val="28"/>
        </w:rPr>
        <w:t xml:space="preserve">Контактный телефон: </w:t>
      </w:r>
      <w:r>
        <w:rPr>
          <w:sz w:val="28"/>
          <w:szCs w:val="28"/>
        </w:rPr>
        <w:t>7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73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20</w:t>
      </w:r>
      <w:r w:rsidRPr="006B29A8">
        <w:rPr>
          <w:sz w:val="28"/>
          <w:szCs w:val="28"/>
        </w:rPr>
        <w:t>.</w:t>
      </w:r>
    </w:p>
    <w:p w:rsidR="00A07292" w:rsidRDefault="00A07292" w:rsidP="00A507DB">
      <w:pPr>
        <w:ind w:firstLine="709"/>
        <w:jc w:val="both"/>
        <w:rPr>
          <w:sz w:val="28"/>
          <w:szCs w:val="28"/>
        </w:rPr>
      </w:pPr>
    </w:p>
    <w:p w:rsidR="00A07292" w:rsidRDefault="00A07292" w:rsidP="00A507DB">
      <w:pPr>
        <w:ind w:firstLine="709"/>
        <w:jc w:val="both"/>
        <w:rPr>
          <w:sz w:val="28"/>
          <w:szCs w:val="28"/>
        </w:rPr>
      </w:pPr>
    </w:p>
    <w:p w:rsidR="00A07292" w:rsidRDefault="00A07292" w:rsidP="00A507DB">
      <w:pPr>
        <w:ind w:firstLine="709"/>
        <w:jc w:val="both"/>
        <w:rPr>
          <w:sz w:val="28"/>
          <w:szCs w:val="28"/>
        </w:rPr>
      </w:pPr>
    </w:p>
    <w:p w:rsidR="00A07292" w:rsidRDefault="00A07292" w:rsidP="007F19F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организационного комитета</w:t>
      </w:r>
    </w:p>
    <w:p w:rsidR="00A07292" w:rsidRDefault="00A07292" w:rsidP="007F19F0">
      <w:pPr>
        <w:jc w:val="both"/>
        <w:rPr>
          <w:sz w:val="28"/>
          <w:szCs w:val="28"/>
        </w:rPr>
      </w:pPr>
      <w:r>
        <w:rPr>
          <w:sz w:val="28"/>
          <w:szCs w:val="28"/>
        </w:rPr>
        <w:t>по подготовке и проведению публичных</w:t>
      </w:r>
    </w:p>
    <w:p w:rsidR="00A07292" w:rsidRDefault="00A07292" w:rsidP="007F19F0">
      <w:pPr>
        <w:jc w:val="both"/>
        <w:rPr>
          <w:sz w:val="28"/>
          <w:szCs w:val="28"/>
        </w:rPr>
      </w:pPr>
      <w:r>
        <w:rPr>
          <w:sz w:val="28"/>
          <w:szCs w:val="28"/>
        </w:rPr>
        <w:t>слушаний в муниципальном образовании</w:t>
      </w:r>
    </w:p>
    <w:p w:rsidR="00A07292" w:rsidRDefault="00A07292" w:rsidP="00B47309">
      <w:pPr>
        <w:jc w:val="both"/>
      </w:pPr>
      <w:r>
        <w:rPr>
          <w:sz w:val="28"/>
          <w:szCs w:val="28"/>
        </w:rPr>
        <w:t>Щербиновский район                                                                            Е.Г. Аникина</w:t>
      </w:r>
    </w:p>
    <w:sectPr w:rsidR="00A07292" w:rsidSect="000E06D6">
      <w:headerReference w:type="even" r:id="rId6"/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292" w:rsidRDefault="00A07292">
      <w:r>
        <w:separator/>
      </w:r>
    </w:p>
  </w:endnote>
  <w:endnote w:type="continuationSeparator" w:id="0">
    <w:p w:rsidR="00A07292" w:rsidRDefault="00A07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292" w:rsidRDefault="00A07292">
      <w:r>
        <w:separator/>
      </w:r>
    </w:p>
  </w:footnote>
  <w:footnote w:type="continuationSeparator" w:id="0">
    <w:p w:rsidR="00A07292" w:rsidRDefault="00A072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292" w:rsidRDefault="00A07292" w:rsidP="00D1161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7292" w:rsidRDefault="00A0729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292" w:rsidRDefault="00A07292" w:rsidP="00D1161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07292" w:rsidRDefault="00A07292">
    <w:pPr>
      <w:pStyle w:val="Header"/>
      <w:jc w:val="center"/>
    </w:pPr>
  </w:p>
  <w:p w:rsidR="00A07292" w:rsidRDefault="00A0729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FA3"/>
    <w:rsid w:val="000275E3"/>
    <w:rsid w:val="00055D79"/>
    <w:rsid w:val="00084EEC"/>
    <w:rsid w:val="00094E38"/>
    <w:rsid w:val="000C1664"/>
    <w:rsid w:val="000D03B3"/>
    <w:rsid w:val="000E06D6"/>
    <w:rsid w:val="000E28F6"/>
    <w:rsid w:val="001F6E1C"/>
    <w:rsid w:val="00270AE7"/>
    <w:rsid w:val="0027133C"/>
    <w:rsid w:val="00291AA8"/>
    <w:rsid w:val="00350374"/>
    <w:rsid w:val="00386435"/>
    <w:rsid w:val="003E60CD"/>
    <w:rsid w:val="004C4649"/>
    <w:rsid w:val="00521E52"/>
    <w:rsid w:val="00565E85"/>
    <w:rsid w:val="005A2655"/>
    <w:rsid w:val="005B109C"/>
    <w:rsid w:val="005C0A4A"/>
    <w:rsid w:val="005E490A"/>
    <w:rsid w:val="0060756E"/>
    <w:rsid w:val="0069183F"/>
    <w:rsid w:val="006A4337"/>
    <w:rsid w:val="006B29A8"/>
    <w:rsid w:val="006E3599"/>
    <w:rsid w:val="006F2DC4"/>
    <w:rsid w:val="0071584C"/>
    <w:rsid w:val="007F19F0"/>
    <w:rsid w:val="007F4D37"/>
    <w:rsid w:val="00866061"/>
    <w:rsid w:val="008C3FFC"/>
    <w:rsid w:val="00923998"/>
    <w:rsid w:val="00A07292"/>
    <w:rsid w:val="00A367E2"/>
    <w:rsid w:val="00A4571D"/>
    <w:rsid w:val="00A507DB"/>
    <w:rsid w:val="00A76625"/>
    <w:rsid w:val="00B03975"/>
    <w:rsid w:val="00B11264"/>
    <w:rsid w:val="00B25761"/>
    <w:rsid w:val="00B41E85"/>
    <w:rsid w:val="00B47309"/>
    <w:rsid w:val="00B939F9"/>
    <w:rsid w:val="00B94FA3"/>
    <w:rsid w:val="00BD7C62"/>
    <w:rsid w:val="00C04F62"/>
    <w:rsid w:val="00C970A3"/>
    <w:rsid w:val="00D1161B"/>
    <w:rsid w:val="00D33DEB"/>
    <w:rsid w:val="00D55F95"/>
    <w:rsid w:val="00DA0203"/>
    <w:rsid w:val="00E37602"/>
    <w:rsid w:val="00E90714"/>
    <w:rsid w:val="00F43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7F19F0"/>
    <w:pPr>
      <w:ind w:firstLine="720"/>
      <w:jc w:val="both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7F19F0"/>
    <w:pPr>
      <w:ind w:firstLine="708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PlainText">
    <w:name w:val="Plain Text"/>
    <w:basedOn w:val="Normal"/>
    <w:link w:val="PlainTextChar"/>
    <w:uiPriority w:val="99"/>
    <w:rsid w:val="007F19F0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F19F0"/>
    <w:rPr>
      <w:rFonts w:ascii="Courier New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7F19F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F19F0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7F19F0"/>
    <w:rPr>
      <w:rFonts w:cs="Times New Roman"/>
    </w:rPr>
  </w:style>
  <w:style w:type="paragraph" w:customStyle="1" w:styleId="ConsPlusNormal">
    <w:name w:val="ConsPlusNormal"/>
    <w:uiPriority w:val="99"/>
    <w:rsid w:val="000E06D6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1</Pages>
  <Words>233</Words>
  <Characters>1331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pidorya</cp:lastModifiedBy>
  <cp:revision>15</cp:revision>
  <cp:lastPrinted>2016-08-25T11:22:00Z</cp:lastPrinted>
  <dcterms:created xsi:type="dcterms:W3CDTF">2016-03-24T12:29:00Z</dcterms:created>
  <dcterms:modified xsi:type="dcterms:W3CDTF">2016-08-25T11:22:00Z</dcterms:modified>
</cp:coreProperties>
</file>